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46B1B" w14:textId="77777777" w:rsidR="00FF1829" w:rsidRDefault="00FF1829" w:rsidP="00FF18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Bartholomew TOMKYN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644DAFBE" w14:textId="77777777" w:rsidR="00FF1829" w:rsidRDefault="00FF1829" w:rsidP="00FF18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135BEA10" w14:textId="77777777" w:rsidR="00FF1829" w:rsidRDefault="00FF1829" w:rsidP="00FF1829">
      <w:pPr>
        <w:pStyle w:val="NoSpacing"/>
        <w:rPr>
          <w:rFonts w:cs="Times New Roman"/>
          <w:szCs w:val="24"/>
        </w:rPr>
      </w:pPr>
    </w:p>
    <w:p w14:paraId="482F19B7" w14:textId="77777777" w:rsidR="00FF1829" w:rsidRDefault="00FF1829" w:rsidP="00FF1829">
      <w:pPr>
        <w:pStyle w:val="NoSpacing"/>
        <w:rPr>
          <w:rFonts w:cs="Times New Roman"/>
          <w:szCs w:val="24"/>
        </w:rPr>
      </w:pPr>
    </w:p>
    <w:p w14:paraId="51FA5A45" w14:textId="77777777" w:rsidR="00FF1829" w:rsidRDefault="00FF1829" w:rsidP="00FF18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0C65EC46" w14:textId="77777777" w:rsidR="00FF1829" w:rsidRDefault="00FF1829" w:rsidP="00FF18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3D25FFCA" w14:textId="77777777" w:rsidR="00FF1829" w:rsidRDefault="00FF1829" w:rsidP="00FF1829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p.196)</w:t>
      </w:r>
    </w:p>
    <w:p w14:paraId="75D2B15C" w14:textId="77777777" w:rsidR="00FF1829" w:rsidRDefault="00FF1829" w:rsidP="00FF1829">
      <w:pPr>
        <w:pStyle w:val="NoSpacing"/>
        <w:rPr>
          <w:rFonts w:cs="Times New Roman"/>
          <w:szCs w:val="24"/>
        </w:rPr>
      </w:pPr>
    </w:p>
    <w:p w14:paraId="2EEB137B" w14:textId="77777777" w:rsidR="00FF1829" w:rsidRDefault="00FF1829" w:rsidP="00FF1829">
      <w:pPr>
        <w:pStyle w:val="NoSpacing"/>
        <w:rPr>
          <w:rFonts w:cs="Times New Roman"/>
          <w:szCs w:val="24"/>
        </w:rPr>
      </w:pPr>
    </w:p>
    <w:p w14:paraId="0B570F4F" w14:textId="77777777" w:rsidR="00FF1829" w:rsidRDefault="00FF1829" w:rsidP="00FF18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2023</w:t>
      </w:r>
    </w:p>
    <w:p w14:paraId="68FD70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C374F" w14:textId="77777777" w:rsidR="00FF1829" w:rsidRDefault="00FF1829" w:rsidP="009139A6">
      <w:r>
        <w:separator/>
      </w:r>
    </w:p>
  </w:endnote>
  <w:endnote w:type="continuationSeparator" w:id="0">
    <w:p w14:paraId="1CA941D7" w14:textId="77777777" w:rsidR="00FF1829" w:rsidRDefault="00FF18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CB8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4E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C9F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D15C6" w14:textId="77777777" w:rsidR="00FF1829" w:rsidRDefault="00FF1829" w:rsidP="009139A6">
      <w:r>
        <w:separator/>
      </w:r>
    </w:p>
  </w:footnote>
  <w:footnote w:type="continuationSeparator" w:id="0">
    <w:p w14:paraId="04C12FA5" w14:textId="77777777" w:rsidR="00FF1829" w:rsidRDefault="00FF18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85B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7BB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24E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82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7905D"/>
  <w15:chartTrackingRefBased/>
  <w15:docId w15:val="{98FFE3B4-2CD2-4E6D-AC1E-3D3F45482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2023-10-19T19:36:00Z</dcterms:created>
  <dcterms:modified xsi:type="dcterms:W3CDTF">2023-10-19T19:36:00Z</dcterms:modified>
</cp:coreProperties>
</file>